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>
        <w:rPr>
          <w:rFonts w:ascii="Times Armenian" w:hAnsi="Times Armenian" w:cs="Times Armenian"/>
          <w:sz w:val="20"/>
          <w:szCs w:val="20"/>
        </w:rPr>
        <w:t xml:space="preserve"> 5 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0C1D89">
        <w:rPr>
          <w:rFonts w:ascii="Sylfaen" w:hAnsi="Sylfaen" w:cs="Sylfaen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0C1D8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>
        <w:rPr>
          <w:rFonts w:ascii="Sylfaen" w:hAnsi="Sylfaen" w:cs="Sylfaen"/>
          <w:sz w:val="20"/>
          <w:szCs w:val="20"/>
          <w:lang w:val="es-ES"/>
        </w:rPr>
        <w:t>2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8D5090" w:rsidRPr="00D43263" w:rsidRDefault="008D5090" w:rsidP="00CD5026">
      <w:pPr>
        <w:rPr>
          <w:sz w:val="20"/>
          <w:szCs w:val="20"/>
          <w:lang w:val="af-ZA"/>
        </w:rPr>
      </w:pPr>
    </w:p>
    <w:p w:rsidR="008D5090" w:rsidRPr="00D43263" w:rsidRDefault="008D5090" w:rsidP="00CD5026">
      <w:pPr>
        <w:jc w:val="center"/>
        <w:rPr>
          <w:sz w:val="20"/>
          <w:szCs w:val="20"/>
          <w:lang w:val="af-ZA"/>
        </w:rPr>
      </w:pPr>
    </w:p>
    <w:p w:rsidR="008D5090" w:rsidRPr="00D43263" w:rsidRDefault="008D5090" w:rsidP="00CD5026">
      <w:pPr>
        <w:jc w:val="center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¶ÜØ²Ü ÀÜÂ²ò²Î²ð¶ÆÜ Ø²êÜ²ÎòºÈàô</w:t>
      </w:r>
    </w:p>
    <w:p w:rsidR="008D5090" w:rsidRPr="00D43263" w:rsidRDefault="008D5090" w:rsidP="00CD5026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¸ÆØàôØ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8D5090" w:rsidRPr="00D43263" w:rsidRDefault="008D5090" w:rsidP="00CD5026">
      <w:pPr>
        <w:ind w:left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§</w:t>
      </w:r>
      <w:r>
        <w:rPr>
          <w:rFonts w:ascii="Sylfaen" w:hAnsi="Sylfaen" w:cs="Sylfaen"/>
          <w:sz w:val="20"/>
          <w:szCs w:val="20"/>
        </w:rPr>
        <w:t>Խարբերդի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մասնագիտացված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մանկատուն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¦ äà²Î-Ç ÏáÕÙÇó N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</w:rPr>
        <w:t>ԽՄՄ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ԳԱԿ-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11/</w:t>
      </w:r>
      <w:r>
        <w:rPr>
          <w:rFonts w:ascii="Arial Armenian" w:hAnsi="Arial Armenian" w:cs="Arial Armenian"/>
          <w:sz w:val="20"/>
          <w:szCs w:val="20"/>
          <w:lang w:val="af-ZA"/>
        </w:rPr>
        <w:t>2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8D5090" w:rsidRPr="00D43263" w:rsidRDefault="008D5090" w:rsidP="00CD5026">
      <w:pPr>
        <w:ind w:left="2124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8D5090" w:rsidRPr="00D43263" w:rsidRDefault="008D5090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8D5090" w:rsidRPr="00D43263" w:rsidRDefault="008D5090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8D5090" w:rsidRPr="00D43263" w:rsidRDefault="008D5090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8D5090" w:rsidRPr="00D43263" w:rsidRDefault="008D5090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8D5090" w:rsidRPr="00D43263" w:rsidRDefault="008D5090" w:rsidP="00CD5026">
      <w:pPr>
        <w:ind w:left="4248" w:firstLine="708"/>
        <w:jc w:val="both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 w:cs="Sylfaen"/>
          <w:sz w:val="20"/>
          <w:szCs w:val="20"/>
          <w:lang w:val="af-ZA"/>
        </w:rPr>
        <w:t>ե</w:t>
      </w: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8D5090" w:rsidRPr="00D43263" w:rsidRDefault="008D5090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-------------------------------</w:t>
      </w:r>
    </w:p>
    <w:p w:rsidR="008D5090" w:rsidRPr="00D43263" w:rsidRDefault="008D5090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(ëïáñ³·ñáõÃÛáõÝÁ)</w:t>
      </w:r>
    </w:p>
    <w:p w:rsidR="008D5090" w:rsidRPr="00D43263" w:rsidRDefault="008D5090" w:rsidP="00CD5026">
      <w:pPr>
        <w:jc w:val="center"/>
        <w:rPr>
          <w:sz w:val="20"/>
          <w:szCs w:val="20"/>
          <w:lang w:val="af-ZA"/>
        </w:rPr>
      </w:pPr>
    </w:p>
    <w:p w:rsidR="008D5090" w:rsidRPr="00D43263" w:rsidRDefault="008D5090" w:rsidP="00CD5026">
      <w:pPr>
        <w:rPr>
          <w:sz w:val="20"/>
          <w:szCs w:val="20"/>
          <w:lang w:val="af-ZA"/>
        </w:rPr>
      </w:pPr>
    </w:p>
    <w:p w:rsidR="008D5090" w:rsidRPr="00D43263" w:rsidRDefault="008D5090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__201</w:t>
      </w:r>
      <w:r>
        <w:rPr>
          <w:rFonts w:ascii="Arial Armenian" w:hAnsi="Arial Armenian" w:cs="Arial Armenian"/>
          <w:sz w:val="20"/>
          <w:szCs w:val="20"/>
          <w:lang w:val="en-US"/>
        </w:rPr>
        <w:t>4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Ã.</w:t>
      </w:r>
    </w:p>
    <w:p w:rsidR="008D5090" w:rsidRPr="00D43263" w:rsidRDefault="008D5090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es-ES"/>
        </w:rPr>
        <w:tab/>
      </w:r>
    </w:p>
    <w:p w:rsidR="008D5090" w:rsidRDefault="008D5090" w:rsidP="00CD5026">
      <w:pPr>
        <w:rPr>
          <w:lang w:val="af-ZA"/>
        </w:rPr>
      </w:pPr>
    </w:p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>
        <w:rPr>
          <w:rFonts w:ascii="Times Armenian" w:hAnsi="Times Armenian" w:cs="Times Armenian"/>
          <w:sz w:val="20"/>
          <w:szCs w:val="20"/>
        </w:rPr>
        <w:t xml:space="preserve"> 5.1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D43263">
        <w:rPr>
          <w:rFonts w:ascii="Sylfaen" w:hAnsi="Sylfaen" w:cs="Sylfaen"/>
          <w:sz w:val="20"/>
          <w:szCs w:val="20"/>
          <w:lang w:val="hy-AM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210559">
        <w:rPr>
          <w:rFonts w:ascii="Sylfaen" w:hAnsi="Sylfaen" w:cs="Sylfaen"/>
          <w:sz w:val="20"/>
          <w:szCs w:val="20"/>
          <w:lang w:val="af-ZA"/>
        </w:rPr>
        <w:t>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>
        <w:rPr>
          <w:rFonts w:ascii="Sylfaen" w:hAnsi="Sylfaen" w:cs="Sylfaen"/>
          <w:sz w:val="20"/>
          <w:szCs w:val="20"/>
          <w:lang w:val="es-ES"/>
        </w:rPr>
        <w:t>2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8D5090" w:rsidRPr="00D43263" w:rsidRDefault="008D5090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8D5090" w:rsidRPr="00D43263" w:rsidRDefault="008D5090" w:rsidP="00CD5026">
      <w:pPr>
        <w:ind w:firstLine="567"/>
        <w:jc w:val="center"/>
        <w:rPr>
          <w:b/>
          <w:bCs/>
          <w:sz w:val="20"/>
          <w:szCs w:val="20"/>
          <w:lang w:val="es-ES"/>
        </w:rPr>
      </w:pPr>
    </w:p>
    <w:p w:rsidR="008D5090" w:rsidRPr="00D43263" w:rsidRDefault="008D5090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8D5090" w:rsidRPr="00D43263" w:rsidRDefault="008D5090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8D5090" w:rsidRPr="00D43263" w:rsidRDefault="008D5090" w:rsidP="00CD5026">
      <w:pPr>
        <w:ind w:firstLine="567"/>
        <w:jc w:val="center"/>
        <w:rPr>
          <w:rFonts w:ascii="Arial Armenian" w:hAnsi="Arial Armenian" w:cs="Arial Armenian"/>
          <w:b/>
          <w:bCs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hy-AM"/>
        </w:rPr>
        <w:t>¶ Ý Ç   ³ é ³ ç ³ ñ Ï</w:t>
      </w:r>
    </w:p>
    <w:p w:rsidR="008D5090" w:rsidRPr="00D43263" w:rsidRDefault="008D5090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8D5090" w:rsidRPr="00D43263" w:rsidRDefault="008D5090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8D5090" w:rsidRPr="00D43263" w:rsidRDefault="008D5090" w:rsidP="00CD5026">
      <w:pPr>
        <w:pStyle w:val="Heading2"/>
        <w:ind w:right="-102" w:firstLine="720"/>
        <w:rPr>
          <w:rFonts w:ascii="Arial Armenian" w:hAnsi="Arial Armenian" w:cs="Arial Armenian"/>
          <w:b w:val="0"/>
          <w:bCs w:val="0"/>
          <w:color w:val="auto"/>
          <w:u w:val="single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§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 xml:space="preserve"> </w:t>
      </w:r>
      <w:r w:rsidRPr="003E3974">
        <w:rPr>
          <w:rFonts w:ascii="Sylfaen" w:hAnsi="Sylfaen" w:cs="Sylfaen"/>
          <w:b w:val="0"/>
          <w:bCs w:val="0"/>
          <w:color w:val="auto"/>
          <w:lang w:val="hy-AM"/>
        </w:rPr>
        <w:t>ԽՄՄ</w:t>
      </w:r>
      <w:r w:rsidRPr="00210559">
        <w:rPr>
          <w:rFonts w:ascii="Sylfaen" w:hAnsi="Sylfaen" w:cs="Sylfaen"/>
          <w:b w:val="0"/>
          <w:bCs w:val="0"/>
          <w:color w:val="auto"/>
          <w:lang w:val="hy-AM"/>
        </w:rPr>
        <w:t xml:space="preserve">-ԳԱԿ 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ÞÐ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²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ä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Ò´-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11/</w:t>
      </w:r>
      <w:r w:rsidRPr="004D46D5">
        <w:rPr>
          <w:rFonts w:ascii="Arial Armenian" w:hAnsi="Arial Armenian" w:cs="Arial Armenian"/>
          <w:b w:val="0"/>
          <w:bCs w:val="0"/>
          <w:color w:val="auto"/>
          <w:lang w:val="hy-AM"/>
        </w:rPr>
        <w:t>2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¦</w:t>
      </w: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8D5090" w:rsidRPr="00D43263" w:rsidRDefault="008D5090" w:rsidP="00CD5026">
      <w:pPr>
        <w:pStyle w:val="Heading2"/>
        <w:ind w:right="-102" w:firstLine="720"/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8D5090" w:rsidRPr="00D43263" w:rsidRDefault="008D5090" w:rsidP="00CD5026">
      <w:pPr>
        <w:ind w:left="1440"/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8D5090" w:rsidRPr="00D43263" w:rsidRDefault="008D5090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8D5090" w:rsidRPr="00D43263" w:rsidRDefault="008D5090" w:rsidP="00CD5026">
      <w:pPr>
        <w:jc w:val="center"/>
        <w:rPr>
          <w:rFonts w:ascii="Arial Armenian" w:hAnsi="Arial Armenian" w:cs="Arial Armenian"/>
          <w:sz w:val="20"/>
          <w:szCs w:val="20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bCs/>
          <w:sz w:val="20"/>
          <w:szCs w:val="20"/>
          <w:lang w:val="es-ES"/>
        </w:rPr>
        <w:t>ՀՀդրամ</w:t>
      </w:r>
      <w:r w:rsidRPr="00D43263">
        <w:rPr>
          <w:rFonts w:ascii="Arial Armenian" w:hAnsi="Arial Armenian" w:cs="Arial Armenian"/>
          <w:b/>
          <w:bCs/>
          <w:sz w:val="20"/>
          <w:szCs w:val="20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8D5090" w:rsidRPr="0064756E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  <w:r w:rsidRPr="0064756E">
              <w:rPr>
                <w:rFonts w:ascii="Sylfaen" w:hAnsi="Sylfaen" w:cs="Sylfaen"/>
                <w:sz w:val="20"/>
                <w:szCs w:val="20"/>
              </w:rPr>
              <w:t>Ապրանքի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Արժեքը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ԱԱՀ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hy-AM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Առաջարկված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գինը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տառերովևթվերով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>)</w:t>
            </w:r>
          </w:p>
        </w:tc>
      </w:tr>
      <w:tr w:rsidR="008D5090" w:rsidRPr="0064756E">
        <w:trPr>
          <w:trHeight w:val="334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5</w:t>
            </w: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  <w:t>=3+4</w:t>
            </w:r>
          </w:p>
        </w:tc>
      </w:tr>
      <w:tr w:rsidR="008D5090" w:rsidRPr="0064756E">
        <w:trPr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trHeight w:val="20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8D5090" w:rsidRPr="0064756E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090" w:rsidRPr="0064756E" w:rsidRDefault="008D5090" w:rsidP="00CD5026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090" w:rsidRPr="0064756E" w:rsidRDefault="008D5090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</w:tbl>
    <w:p w:rsidR="008D5090" w:rsidRPr="00D43263" w:rsidRDefault="008D5090" w:rsidP="00CD5026">
      <w:pPr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սյունյակում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նշված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«</w:t>
      </w:r>
      <w:r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ներառում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ինքնարժեքը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և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շահույթը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:</w:t>
      </w:r>
    </w:p>
    <w:p w:rsidR="008D5090" w:rsidRPr="00D43263" w:rsidRDefault="008D5090" w:rsidP="00CD5026">
      <w:pPr>
        <w:ind w:right="309"/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</w:t>
      </w: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Եթե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մասնակիցն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վճարող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ապա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տվյալ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պայմանագրի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գծով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Հայաստանի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Հանրապետության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պետական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բյուջե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վճարվելիք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գումարը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սյունակում</w:t>
      </w:r>
      <w:r w:rsidRPr="00D43263">
        <w:rPr>
          <w:rFonts w:ascii="Tahoma" w:hAnsi="Tahoma" w:cs="Tahoma"/>
          <w:b/>
          <w:bCs/>
          <w:i/>
          <w:iCs/>
          <w:sz w:val="20"/>
          <w:szCs w:val="20"/>
        </w:rPr>
        <w:t>։</w:t>
      </w:r>
    </w:p>
    <w:p w:rsidR="008D5090" w:rsidRPr="00C81CC0" w:rsidRDefault="008D5090" w:rsidP="004D42F8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  <w:t xml:space="preserve"> _____________ </w:t>
      </w:r>
    </w:p>
    <w:p w:rsidR="008D5090" w:rsidRPr="00C81CC0" w:rsidRDefault="008D5090" w:rsidP="004D42F8">
      <w:pPr>
        <w:rPr>
          <w:rFonts w:ascii="Arial Armenian" w:hAnsi="Arial Armenian" w:cs="Arial Armenian"/>
          <w:sz w:val="20"/>
          <w:szCs w:val="20"/>
          <w:lang w:val="es-ES"/>
        </w:rPr>
      </w:pPr>
    </w:p>
    <w:p w:rsidR="008D5090" w:rsidRPr="00D43263" w:rsidRDefault="008D5090" w:rsidP="004D42F8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</w:p>
    <w:p w:rsidR="008D5090" w:rsidRPr="00D43263" w:rsidRDefault="008D5090" w:rsidP="00CD5026">
      <w:pPr>
        <w:ind w:left="720" w:firstLine="720"/>
        <w:jc w:val="center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201</w:t>
      </w:r>
      <w:r>
        <w:rPr>
          <w:rFonts w:ascii="Times New Roman" w:hAnsi="Times New Roman" w:cs="Times New Roman"/>
          <w:sz w:val="20"/>
          <w:szCs w:val="20"/>
          <w:lang w:val="en-US"/>
        </w:rPr>
        <w:t>4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Ã.</w:t>
      </w:r>
    </w:p>
    <w:p w:rsidR="008D5090" w:rsidRPr="00D43263" w:rsidRDefault="008D5090" w:rsidP="00CD5026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ab/>
      </w:r>
    </w:p>
    <w:p w:rsidR="008D5090" w:rsidRDefault="008D5090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</w:p>
    <w:p w:rsidR="008D5090" w:rsidRPr="00D43263" w:rsidRDefault="008D5090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8D5090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090" w:rsidRDefault="008D5090" w:rsidP="005A3C01">
      <w:pPr>
        <w:spacing w:after="0" w:line="240" w:lineRule="auto"/>
      </w:pPr>
      <w:r>
        <w:separator/>
      </w:r>
    </w:p>
  </w:endnote>
  <w:endnote w:type="continuationSeparator" w:id="1">
    <w:p w:rsidR="008D5090" w:rsidRDefault="008D5090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090" w:rsidRDefault="008D5090" w:rsidP="005A3C01">
      <w:pPr>
        <w:spacing w:after="0" w:line="240" w:lineRule="auto"/>
      </w:pPr>
      <w:r>
        <w:separator/>
      </w:r>
    </w:p>
  </w:footnote>
  <w:footnote w:type="continuationSeparator" w:id="1">
    <w:p w:rsidR="008D5090" w:rsidRDefault="008D5090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E6D"/>
    <w:rsid w:val="00005C38"/>
    <w:rsid w:val="00026D08"/>
    <w:rsid w:val="000376FE"/>
    <w:rsid w:val="000751FA"/>
    <w:rsid w:val="000940AD"/>
    <w:rsid w:val="00096508"/>
    <w:rsid w:val="000C1D89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10559"/>
    <w:rsid w:val="00257119"/>
    <w:rsid w:val="00275EE2"/>
    <w:rsid w:val="002A491E"/>
    <w:rsid w:val="002B7A9A"/>
    <w:rsid w:val="002D2B8E"/>
    <w:rsid w:val="002D6CB4"/>
    <w:rsid w:val="002E2D14"/>
    <w:rsid w:val="00306454"/>
    <w:rsid w:val="00343011"/>
    <w:rsid w:val="00377227"/>
    <w:rsid w:val="003C4020"/>
    <w:rsid w:val="003D09E0"/>
    <w:rsid w:val="003D6D17"/>
    <w:rsid w:val="003D7E20"/>
    <w:rsid w:val="003E3974"/>
    <w:rsid w:val="004443F5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87093"/>
    <w:rsid w:val="005A3C01"/>
    <w:rsid w:val="005B1E71"/>
    <w:rsid w:val="005B53A7"/>
    <w:rsid w:val="005C1D10"/>
    <w:rsid w:val="0064756E"/>
    <w:rsid w:val="00695D4B"/>
    <w:rsid w:val="006E1DD1"/>
    <w:rsid w:val="0076558C"/>
    <w:rsid w:val="00797D3E"/>
    <w:rsid w:val="007B4E64"/>
    <w:rsid w:val="007C679F"/>
    <w:rsid w:val="007E0192"/>
    <w:rsid w:val="007F7017"/>
    <w:rsid w:val="00816E0D"/>
    <w:rsid w:val="00824085"/>
    <w:rsid w:val="008864F9"/>
    <w:rsid w:val="00887949"/>
    <w:rsid w:val="00891854"/>
    <w:rsid w:val="008C3344"/>
    <w:rsid w:val="008D5090"/>
    <w:rsid w:val="0091694B"/>
    <w:rsid w:val="00946DCF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35837"/>
    <w:rsid w:val="00C72D15"/>
    <w:rsid w:val="00C81CC0"/>
    <w:rsid w:val="00C82161"/>
    <w:rsid w:val="00C90EFE"/>
    <w:rsid w:val="00CA266F"/>
    <w:rsid w:val="00CD5026"/>
    <w:rsid w:val="00CE33FA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5C7"/>
    <w:rsid w:val="00E75B5D"/>
    <w:rsid w:val="00EB3D9B"/>
    <w:rsid w:val="00EB7238"/>
    <w:rsid w:val="00EF7CF4"/>
    <w:rsid w:val="00F22D4E"/>
    <w:rsid w:val="00FA1B06"/>
    <w:rsid w:val="00FB7EE2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83BF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1854"/>
    <w:pPr>
      <w:keepNext/>
      <w:spacing w:after="0" w:line="240" w:lineRule="auto"/>
      <w:jc w:val="center"/>
      <w:outlineLvl w:val="0"/>
    </w:pPr>
    <w:rPr>
      <w:rFonts w:ascii="Arial Armenian" w:hAnsi="Arial Armenian" w:cs="Arial Armenian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1854"/>
    <w:pPr>
      <w:keepNext/>
      <w:spacing w:after="0" w:line="240" w:lineRule="auto"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1854"/>
    <w:pPr>
      <w:keepNext/>
      <w:spacing w:after="0" w:line="240" w:lineRule="auto"/>
      <w:outlineLvl w:val="3"/>
    </w:pPr>
    <w:rPr>
      <w:rFonts w:ascii="Arial LatArm" w:hAnsi="Arial LatArm" w:cs="Arial LatArm"/>
      <w:i/>
      <w:iCs/>
      <w:sz w:val="18"/>
      <w:szCs w:val="1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1854"/>
    <w:pPr>
      <w:keepNext/>
      <w:spacing w:after="0" w:line="240" w:lineRule="auto"/>
      <w:jc w:val="center"/>
      <w:outlineLvl w:val="4"/>
    </w:pPr>
    <w:rPr>
      <w:rFonts w:ascii="Arial LatArm" w:hAnsi="Arial LatArm" w:cs="Arial LatArm"/>
      <w:b/>
      <w:b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1854"/>
    <w:pPr>
      <w:keepNext/>
      <w:spacing w:after="0" w:line="240" w:lineRule="auto"/>
      <w:outlineLvl w:val="5"/>
    </w:pPr>
    <w:rPr>
      <w:rFonts w:ascii="Arial LatArm" w:hAnsi="Arial LatArm" w:cs="Arial LatArm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91854"/>
    <w:pPr>
      <w:keepNext/>
      <w:spacing w:after="0" w:line="240" w:lineRule="auto"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91854"/>
    <w:pPr>
      <w:keepNext/>
      <w:spacing w:after="0" w:line="240" w:lineRule="auto"/>
      <w:jc w:val="center"/>
      <w:outlineLvl w:val="8"/>
    </w:pPr>
    <w:rPr>
      <w:rFonts w:ascii="Times Armenian" w:hAnsi="Times Armenian" w:cs="Times Armenian"/>
      <w:b/>
      <w:bCs/>
      <w:color w:val="000000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91854"/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1E6D"/>
    <w:rPr>
      <w:rFonts w:ascii="Times LatArm" w:hAnsi="Times LatArm" w:cs="Times LatArm"/>
      <w:b/>
      <w:bCs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1854"/>
    <w:rPr>
      <w:rFonts w:ascii="Arial LatArm" w:hAnsi="Arial LatArm" w:cs="Arial LatArm"/>
      <w:i/>
      <w:iCs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91854"/>
    <w:rPr>
      <w:rFonts w:ascii="Arial LatArm" w:hAnsi="Arial LatArm" w:cs="Arial LatArm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91854"/>
    <w:rPr>
      <w:rFonts w:ascii="Arial LatArm" w:hAnsi="Arial LatArm" w:cs="Arial LatArm"/>
      <w:b/>
      <w:bCs/>
      <w:color w:val="00000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91854"/>
    <w:rPr>
      <w:rFonts w:ascii="Times Armenian" w:hAnsi="Times Armenian" w:cs="Times Armenian"/>
      <w:b/>
      <w:bCs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91854"/>
    <w:rPr>
      <w:rFonts w:ascii="Times Armenian" w:hAnsi="Times Armenian" w:cs="Times Armenian"/>
      <w:i/>
      <w:iCs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91854"/>
    <w:rPr>
      <w:rFonts w:ascii="Times Armenian" w:hAnsi="Times Armenian" w:cs="Times Armenian"/>
      <w:b/>
      <w:bCs/>
      <w:color w:val="000000"/>
      <w:sz w:val="20"/>
      <w:szCs w:val="20"/>
      <w:lang w:val="pt-BR"/>
    </w:rPr>
  </w:style>
  <w:style w:type="paragraph" w:styleId="BodyText">
    <w:name w:val="Body Text"/>
    <w:basedOn w:val="Normal"/>
    <w:link w:val="BodyTextChar"/>
    <w:uiPriority w:val="99"/>
    <w:rsid w:val="00891854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891854"/>
    <w:pPr>
      <w:spacing w:after="0" w:line="240" w:lineRule="auto"/>
      <w:ind w:firstLine="36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891854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rsid w:val="00891854"/>
    <w:pPr>
      <w:spacing w:after="0" w:line="240" w:lineRule="auto"/>
    </w:pPr>
    <w:rPr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1854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891854"/>
    <w:pPr>
      <w:spacing w:after="160" w:line="360" w:lineRule="auto"/>
      <w:ind w:firstLine="709"/>
      <w:jc w:val="both"/>
    </w:pPr>
    <w:rPr>
      <w:rFonts w:ascii="Arial AMU" w:hAnsi="Arial AMU" w:cs="Arial AMU"/>
      <w:lang w:val="en-US" w:eastAsia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891854"/>
    <w:rPr>
      <w:rFonts w:ascii="Arial LatArm" w:hAnsi="Arial LatArm" w:cs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891854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91854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paragraph" w:styleId="Title">
    <w:name w:val="Title"/>
    <w:basedOn w:val="Normal"/>
    <w:link w:val="TitleChar"/>
    <w:uiPriority w:val="99"/>
    <w:qFormat/>
    <w:rsid w:val="00891854"/>
    <w:pPr>
      <w:spacing w:after="0" w:line="240" w:lineRule="auto"/>
      <w:jc w:val="center"/>
    </w:pPr>
    <w:rPr>
      <w:rFonts w:ascii="Arial Armenian" w:hAnsi="Arial Armenian" w:cs="Arial Armenian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91854"/>
    <w:rPr>
      <w:rFonts w:ascii="Arial Armenian" w:hAnsi="Arial Armenian" w:cs="Arial Armenian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891854"/>
  </w:style>
  <w:style w:type="paragraph" w:styleId="Footer">
    <w:name w:val="footer"/>
    <w:basedOn w:val="Normal"/>
    <w:link w:val="FooterChar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1854"/>
    <w:rPr>
      <w:rFonts w:ascii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89185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854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89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91854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9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9185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rsid w:val="0089185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891854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891854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91854"/>
    <w:rPr>
      <w:rFonts w:ascii="Tahoma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918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891854"/>
    <w:pPr>
      <w:spacing w:after="0" w:line="480" w:lineRule="auto"/>
      <w:ind w:firstLine="709"/>
      <w:jc w:val="both"/>
    </w:pPr>
    <w:rPr>
      <w:rFonts w:ascii="Arial Armenian" w:hAnsi="Arial Armenian" w:cs="Arial Armenian"/>
      <w:lang w:val="en-US"/>
    </w:rPr>
  </w:style>
  <w:style w:type="character" w:customStyle="1" w:styleId="normChar">
    <w:name w:val="norm Char"/>
    <w:uiPriority w:val="99"/>
    <w:locked/>
    <w:rsid w:val="00891854"/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1">
    <w:name w:val="Рецензия1"/>
    <w:hidden/>
    <w:uiPriority w:val="99"/>
    <w:semiHidden/>
    <w:rsid w:val="00891854"/>
    <w:rPr>
      <w:rFonts w:ascii="Times Armenian" w:hAnsi="Times Armenian" w:cs="Times Armeni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891854"/>
    <w:rPr>
      <w:color w:val="0000FF"/>
      <w:u w:val="single"/>
    </w:rPr>
  </w:style>
  <w:style w:type="paragraph" w:styleId="NormalWeb">
    <w:name w:val="Normal (Web)"/>
    <w:basedOn w:val="Normal"/>
    <w:uiPriority w:val="99"/>
    <w:rsid w:val="00891854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891854"/>
    <w:rPr>
      <w:b/>
      <w:bCs/>
    </w:rPr>
  </w:style>
  <w:style w:type="character" w:customStyle="1" w:styleId="CharChar12">
    <w:name w:val="Char Char12"/>
    <w:uiPriority w:val="99"/>
    <w:rsid w:val="00891854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891854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891854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891854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891854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891854"/>
    <w:rPr>
      <w:rFonts w:ascii="Times Armenian" w:hAnsi="Times Armenian" w:cs="Times Armenian"/>
      <w:i/>
      <w:iCs/>
      <w:lang w:val="nl-NL"/>
    </w:rPr>
  </w:style>
  <w:style w:type="paragraph" w:styleId="BlockText">
    <w:name w:val="Block Text"/>
    <w:basedOn w:val="Normal"/>
    <w:uiPriority w:val="99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Normal2">
    <w:name w:val="Normal+2"/>
    <w:basedOn w:val="Normal"/>
    <w:next w:val="Normal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918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4">
    <w:name w:val="xl64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5">
    <w:name w:val="xl65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8">
    <w:name w:val="xl68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uiPriority w:val="99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font6">
    <w:name w:val="font6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8">
    <w:name w:val="font8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9">
    <w:name w:val="font9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11">
    <w:name w:val="font11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12">
    <w:name w:val="font12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11">
    <w:name w:val="Указатель 11"/>
    <w:basedOn w:val="Normal"/>
    <w:uiPriority w:val="99"/>
    <w:rsid w:val="00891854"/>
    <w:pPr>
      <w:suppressAutoHyphens/>
      <w:spacing w:after="0"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val="en-US" w:eastAsia="ar-SA"/>
    </w:rPr>
  </w:style>
  <w:style w:type="paragraph" w:customStyle="1" w:styleId="10">
    <w:name w:val="Указатель1"/>
    <w:basedOn w:val="Normal"/>
    <w:uiPriority w:val="99"/>
    <w:rsid w:val="00891854"/>
    <w:pPr>
      <w:suppressAutoHyphens/>
      <w:spacing w:after="0"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891854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891854"/>
    <w:rPr>
      <w:rFonts w:ascii="Arial LatArm" w:hAnsi="Arial LatArm" w:cs="Arial LatArm"/>
      <w:sz w:val="24"/>
      <w:szCs w:val="24"/>
      <w:lang w:val="en-US" w:eastAsia="ru-RU"/>
    </w:rPr>
  </w:style>
  <w:style w:type="table" w:styleId="TableGrid">
    <w:name w:val="Table Grid"/>
    <w:basedOn w:val="TableNormal"/>
    <w:uiPriority w:val="99"/>
    <w:rsid w:val="0089185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891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431</TotalTime>
  <Pages>2</Pages>
  <Words>536</Words>
  <Characters>3061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71</cp:revision>
  <cp:lastPrinted>2014-10-24T12:31:00Z</cp:lastPrinted>
  <dcterms:created xsi:type="dcterms:W3CDTF">2014-02-23T05:39:00Z</dcterms:created>
  <dcterms:modified xsi:type="dcterms:W3CDTF">2014-11-14T06:43:00Z</dcterms:modified>
</cp:coreProperties>
</file>